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093" w:rsidRDefault="00195093" w:rsidP="001950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WITH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195093" w:rsidRDefault="00195093" w:rsidP="001950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5093" w:rsidRDefault="00195093" w:rsidP="001950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5093" w:rsidRDefault="00195093" w:rsidP="001950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Worcester into land</w:t>
      </w:r>
    </w:p>
    <w:p w:rsidR="00195093" w:rsidRDefault="00195093" w:rsidP="001950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195093" w:rsidRDefault="00195093" w:rsidP="001950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24-95)</w:t>
      </w:r>
    </w:p>
    <w:p w:rsidR="00195093" w:rsidRDefault="00195093" w:rsidP="001950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5093" w:rsidRDefault="00195093" w:rsidP="001950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5093" w:rsidRDefault="00195093" w:rsidP="001950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2016</w:t>
      </w:r>
    </w:p>
    <w:p w:rsidR="006B2F86" w:rsidRPr="00195093" w:rsidRDefault="001950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1950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093" w:rsidRDefault="00195093" w:rsidP="00E71FC3">
      <w:pPr>
        <w:spacing w:after="0" w:line="240" w:lineRule="auto"/>
      </w:pPr>
      <w:r>
        <w:separator/>
      </w:r>
    </w:p>
  </w:endnote>
  <w:endnote w:type="continuationSeparator" w:id="0">
    <w:p w:rsidR="00195093" w:rsidRDefault="001950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093" w:rsidRDefault="00195093" w:rsidP="00E71FC3">
      <w:pPr>
        <w:spacing w:after="0" w:line="240" w:lineRule="auto"/>
      </w:pPr>
      <w:r>
        <w:separator/>
      </w:r>
    </w:p>
  </w:footnote>
  <w:footnote w:type="continuationSeparator" w:id="0">
    <w:p w:rsidR="00195093" w:rsidRDefault="001950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093"/>
    <w:rsid w:val="0019509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C8677"/>
  <w15:chartTrackingRefBased/>
  <w15:docId w15:val="{70B21D1B-663C-41AD-87EE-0776F6765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8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2016-05-01T20:12:00Z</dcterms:created>
  <dcterms:modified xsi:type="dcterms:W3CDTF">2016-05-01T20:15:00Z</dcterms:modified>
</cp:coreProperties>
</file>